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5134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FEERBY, the younger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A4731E0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08512D21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3CFACB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6E133E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Feerby</w:t>
      </w:r>
      <w:proofErr w:type="spellEnd"/>
      <w:r>
        <w:rPr>
          <w:rFonts w:ascii="Times New Roman" w:hAnsi="Times New Roman" w:cs="Times New Roman"/>
          <w:sz w:val="24"/>
          <w:szCs w:val="24"/>
        </w:rPr>
        <w:t>, the elder, of Suffolk(q.v.), and</w:t>
      </w:r>
    </w:p>
    <w:p w14:paraId="74E4EEA9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Worthe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when they were appointed alnagers in Norfolk, Suffolk,</w:t>
      </w:r>
    </w:p>
    <w:p w14:paraId="0DA4D1FE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</w:t>
      </w:r>
      <w:proofErr w:type="gramStart"/>
      <w:r>
        <w:rPr>
          <w:rFonts w:ascii="Times New Roman" w:hAnsi="Times New Roman" w:cs="Times New Roman"/>
          <w:sz w:val="24"/>
          <w:szCs w:val="24"/>
        </w:rPr>
        <w:t>Hertfordshire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Norwich.    (C.F.R. 1405-13 p.166)</w:t>
      </w:r>
    </w:p>
    <w:p w14:paraId="0718B5D9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A04FEA0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CA93431" w14:textId="77777777" w:rsidR="009B1602" w:rsidRDefault="009B1602" w:rsidP="009B160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2022</w:t>
      </w:r>
    </w:p>
    <w:p w14:paraId="786D9B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90C9" w14:textId="77777777" w:rsidR="009B1602" w:rsidRDefault="009B1602" w:rsidP="009139A6">
      <w:r>
        <w:separator/>
      </w:r>
    </w:p>
  </w:endnote>
  <w:endnote w:type="continuationSeparator" w:id="0">
    <w:p w14:paraId="28B4628A" w14:textId="77777777" w:rsidR="009B1602" w:rsidRDefault="009B16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9C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50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BB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D4E4" w14:textId="77777777" w:rsidR="009B1602" w:rsidRDefault="009B1602" w:rsidP="009139A6">
      <w:r>
        <w:separator/>
      </w:r>
    </w:p>
  </w:footnote>
  <w:footnote w:type="continuationSeparator" w:id="0">
    <w:p w14:paraId="7B6FF747" w14:textId="77777777" w:rsidR="009B1602" w:rsidRDefault="009B16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7D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BB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19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602"/>
    <w:rsid w:val="000666E0"/>
    <w:rsid w:val="002510B7"/>
    <w:rsid w:val="005C130B"/>
    <w:rsid w:val="00826F5C"/>
    <w:rsid w:val="009139A6"/>
    <w:rsid w:val="009448BB"/>
    <w:rsid w:val="00947624"/>
    <w:rsid w:val="009B160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4E885"/>
  <w15:chartTrackingRefBased/>
  <w15:docId w15:val="{7FDE7292-E2E9-42B5-BDE8-E9D3B8BD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60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2023-09-26T18:44:00Z</dcterms:created>
  <dcterms:modified xsi:type="dcterms:W3CDTF">2023-09-26T18:45:00Z</dcterms:modified>
</cp:coreProperties>
</file>